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4197C" w14:textId="77777777" w:rsidR="006C6216" w:rsidRPr="00B950AD" w:rsidRDefault="006C6216" w:rsidP="00E404C2">
      <w:pPr>
        <w:contextualSpacing/>
        <w:jc w:val="both"/>
      </w:pPr>
      <w:bookmarkStart w:id="0" w:name="_GoBack"/>
      <w:bookmarkEnd w:id="0"/>
    </w:p>
    <w:tbl>
      <w:tblPr>
        <w:tblW w:w="9651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51"/>
      </w:tblGrid>
      <w:tr w:rsidR="006C6216" w:rsidRPr="00B950AD" w14:paraId="2841B292" w14:textId="77777777" w:rsidTr="00DD0A47">
        <w:trPr>
          <w:jc w:val="center"/>
        </w:trPr>
        <w:tc>
          <w:tcPr>
            <w:tcW w:w="96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vAlign w:val="center"/>
            <w:hideMark/>
          </w:tcPr>
          <w:p w14:paraId="2EF280BE" w14:textId="7F781186" w:rsidR="006C6216" w:rsidRPr="00B950AD" w:rsidRDefault="006C6216" w:rsidP="00DD0A47">
            <w:pPr>
              <w:jc w:val="center"/>
              <w:rPr>
                <w:b/>
              </w:rPr>
            </w:pPr>
            <w:r w:rsidRPr="00B950AD">
              <w:rPr>
                <w:b/>
              </w:rPr>
              <w:br w:type="page"/>
            </w:r>
            <w:bookmarkStart w:id="1" w:name="_Toc24544345"/>
            <w:bookmarkStart w:id="2" w:name="_Toc46387852"/>
            <w:r w:rsidRPr="00B950AD">
              <w:rPr>
                <w:b/>
              </w:rPr>
              <w:t xml:space="preserve">ANNEXE </w:t>
            </w:r>
            <w:r w:rsidR="002E6558">
              <w:rPr>
                <w:b/>
              </w:rPr>
              <w:t>G</w:t>
            </w:r>
            <w:r w:rsidRPr="00B950AD">
              <w:rPr>
                <w:b/>
              </w:rPr>
              <w:t xml:space="preserve"> </w:t>
            </w:r>
            <w:r w:rsidR="00D759B8">
              <w:rPr>
                <w:b/>
              </w:rPr>
              <w:t>-</w:t>
            </w:r>
            <w:r w:rsidRPr="00B950AD">
              <w:rPr>
                <w:b/>
              </w:rPr>
              <w:t xml:space="preserve"> </w:t>
            </w:r>
            <w:bookmarkEnd w:id="1"/>
            <w:bookmarkEnd w:id="2"/>
            <w:r w:rsidR="00D759B8">
              <w:rPr>
                <w:b/>
              </w:rPr>
              <w:t>Tous lots</w:t>
            </w:r>
            <w:r w:rsidRPr="00B950AD">
              <w:rPr>
                <w:b/>
              </w:rPr>
              <w:t xml:space="preserve"> - </w:t>
            </w:r>
            <w:r w:rsidR="00B13537" w:rsidRPr="00B13537">
              <w:rPr>
                <w:b/>
              </w:rPr>
              <w:t>Plans et inventaires des surfaces</w:t>
            </w:r>
          </w:p>
        </w:tc>
      </w:tr>
    </w:tbl>
    <w:p w14:paraId="6ADC2609" w14:textId="1CC6F1F2" w:rsidR="00B4343E" w:rsidRDefault="00B4343E" w:rsidP="00E404C2">
      <w:pPr>
        <w:pStyle w:val="Titre1"/>
        <w:keepNext w:val="0"/>
        <w:spacing w:before="0" w:after="0"/>
        <w:contextualSpacing/>
        <w:jc w:val="both"/>
        <w:rPr>
          <w:b w:val="0"/>
          <w:bCs w:val="0"/>
          <w:i w:val="0"/>
          <w:iCs w:val="0"/>
          <w:kern w:val="0"/>
          <w:sz w:val="22"/>
          <w:szCs w:val="22"/>
          <w:u w:val="none"/>
        </w:rPr>
      </w:pPr>
    </w:p>
    <w:p w14:paraId="388B167F" w14:textId="273CFFFF" w:rsidR="00D759B8" w:rsidRPr="00D759B8" w:rsidRDefault="002E6558" w:rsidP="00D759B8">
      <w:pPr>
        <w:rPr>
          <w:lang/>
        </w:rPr>
      </w:pPr>
      <w:r>
        <w:t xml:space="preserve">Les </w:t>
      </w:r>
      <w:r w:rsidR="009A6982" w:rsidRPr="00D759B8">
        <w:rPr>
          <w:lang/>
        </w:rPr>
        <w:t>inventaire</w:t>
      </w:r>
      <w:r>
        <w:t>s</w:t>
      </w:r>
      <w:r w:rsidR="00D759B8" w:rsidRPr="00D759B8">
        <w:rPr>
          <w:lang/>
        </w:rPr>
        <w:t xml:space="preserve"> des surfaces et </w:t>
      </w:r>
      <w:r>
        <w:t xml:space="preserve">les </w:t>
      </w:r>
      <w:r w:rsidR="00D759B8" w:rsidRPr="00D759B8">
        <w:rPr>
          <w:lang/>
        </w:rPr>
        <w:t xml:space="preserve">plans </w:t>
      </w:r>
      <w:r w:rsidR="00BD2331">
        <w:t xml:space="preserve">communiqués sont </w:t>
      </w:r>
      <w:r w:rsidR="00D759B8" w:rsidRPr="00D759B8">
        <w:rPr>
          <w:lang/>
        </w:rPr>
        <w:t xml:space="preserve">fournis à titre </w:t>
      </w:r>
      <w:r w:rsidR="00BD2331">
        <w:t xml:space="preserve">purement </w:t>
      </w:r>
      <w:r w:rsidR="00D759B8" w:rsidRPr="00D759B8">
        <w:rPr>
          <w:lang/>
        </w:rPr>
        <w:t xml:space="preserve">indicatif et </w:t>
      </w:r>
      <w:r w:rsidR="009A6982" w:rsidRPr="009A6982">
        <w:rPr>
          <w:i/>
        </w:rPr>
        <w:t>et ne revêtent aucun caractère contractuel</w:t>
      </w:r>
      <w:r w:rsidR="00D759B8" w:rsidRPr="00D759B8">
        <w:rPr>
          <w:lang/>
        </w:rPr>
        <w:t>. Ces documents ne sont ni exhaustifs ni nécessairement à jour</w:t>
      </w:r>
      <w:r w:rsidR="00BD2331">
        <w:t xml:space="preserve"> des informations les plus récentes</w:t>
      </w:r>
      <w:r w:rsidR="00D759B8" w:rsidRPr="00D759B8">
        <w:rPr>
          <w:lang/>
        </w:rPr>
        <w:t>.</w:t>
      </w:r>
    </w:p>
    <w:p w14:paraId="4AEAD87C" w14:textId="2C4D0291" w:rsidR="00D759B8" w:rsidRPr="00D759B8" w:rsidRDefault="00D759B8" w:rsidP="00D759B8">
      <w:r w:rsidRPr="00D759B8">
        <w:rPr>
          <w:lang/>
        </w:rPr>
        <w:t>Les</w:t>
      </w:r>
      <w:r w:rsidR="002E6558">
        <w:t>dits documents</w:t>
      </w:r>
      <w:r w:rsidRPr="00D759B8">
        <w:rPr>
          <w:lang/>
        </w:rPr>
        <w:t xml:space="preserve"> sont accessibles via le lien ci-dessous</w:t>
      </w:r>
      <w:r>
        <w:t> :</w:t>
      </w:r>
    </w:p>
    <w:p w14:paraId="173C9421" w14:textId="6EF1BBE8" w:rsidR="00726A9A" w:rsidRDefault="004553BA" w:rsidP="00D759B8">
      <w:hyperlink r:id="rId8" w:history="1">
        <w:r w:rsidR="00726A9A">
          <w:rPr>
            <w:rStyle w:val="Lienhypertexte"/>
          </w:rPr>
          <w:t>https://sudbox.psud.nc/index.php/s/TldlyhrP0Ygdhj6</w:t>
        </w:r>
      </w:hyperlink>
    </w:p>
    <w:p w14:paraId="3C240EFB" w14:textId="77777777" w:rsidR="00726A9A" w:rsidRPr="00726A9A" w:rsidRDefault="00726A9A" w:rsidP="00726A9A"/>
    <w:p w14:paraId="437B27CD" w14:textId="77777777" w:rsidR="00726A9A" w:rsidRPr="00726A9A" w:rsidRDefault="00726A9A" w:rsidP="00726A9A"/>
    <w:p w14:paraId="6F079AE9" w14:textId="77777777" w:rsidR="00726A9A" w:rsidRPr="00726A9A" w:rsidRDefault="00726A9A" w:rsidP="00726A9A"/>
    <w:p w14:paraId="436C3716" w14:textId="77777777" w:rsidR="00726A9A" w:rsidRPr="00726A9A" w:rsidRDefault="00726A9A" w:rsidP="00726A9A"/>
    <w:p w14:paraId="4AC2B7AE" w14:textId="3AB16DA2" w:rsidR="00726A9A" w:rsidRDefault="00726A9A" w:rsidP="00726A9A"/>
    <w:p w14:paraId="43C7C395" w14:textId="77777777" w:rsidR="00D759B8" w:rsidRPr="00726A9A" w:rsidRDefault="00D759B8" w:rsidP="00726A9A"/>
    <w:sectPr w:rsidR="00D759B8" w:rsidRPr="00726A9A" w:rsidSect="006C6216">
      <w:headerReference w:type="default" r:id="rId9"/>
      <w:headerReference w:type="first" r:id="rId10"/>
      <w:pgSz w:w="11907" w:h="16840" w:code="9"/>
      <w:pgMar w:top="567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8659" w14:textId="77777777" w:rsidR="001D49DD" w:rsidRDefault="001D49DD">
      <w:r>
        <w:separator/>
      </w:r>
    </w:p>
  </w:endnote>
  <w:endnote w:type="continuationSeparator" w:id="0">
    <w:p w14:paraId="115629B6" w14:textId="77777777" w:rsidR="001D49DD" w:rsidRDefault="001D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9C73B" w14:textId="77777777" w:rsidR="001D49DD" w:rsidRDefault="001D49DD">
      <w:r>
        <w:separator/>
      </w:r>
    </w:p>
  </w:footnote>
  <w:footnote w:type="continuationSeparator" w:id="0">
    <w:p w14:paraId="48B49291" w14:textId="77777777" w:rsidR="001D49DD" w:rsidRDefault="001D4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5592C" w14:textId="564AC5CD" w:rsidR="001D49DD" w:rsidRPr="006C6216" w:rsidRDefault="001D49DD" w:rsidP="006C6216">
    <w:pPr>
      <w:pStyle w:val="En-tte"/>
      <w:pBdr>
        <w:bottom w:val="single" w:sz="4" w:space="1" w:color="808080" w:themeColor="background1" w:themeShade="80"/>
      </w:pBdr>
      <w:rPr>
        <w:b/>
      </w:rPr>
    </w:pPr>
    <w:r w:rsidRPr="006F3478">
      <w:t xml:space="preserve">Page </w:t>
    </w:r>
    <w:r w:rsidRPr="006F3478">
      <w:rPr>
        <w:bCs/>
      </w:rPr>
      <w:fldChar w:fldCharType="begin"/>
    </w:r>
    <w:r w:rsidRPr="006F3478">
      <w:rPr>
        <w:bCs/>
      </w:rPr>
      <w:instrText>PAGE  \* Arabic  \* MERGEFORMAT</w:instrText>
    </w:r>
    <w:r w:rsidRPr="006F3478">
      <w:rPr>
        <w:bCs/>
      </w:rPr>
      <w:fldChar w:fldCharType="separate"/>
    </w:r>
    <w:r w:rsidR="00C2741B">
      <w:rPr>
        <w:bCs/>
        <w:noProof/>
      </w:rPr>
      <w:t>1</w:t>
    </w:r>
    <w:r w:rsidRPr="006F3478">
      <w:rPr>
        <w:bCs/>
      </w:rPr>
      <w:fldChar w:fldCharType="end"/>
    </w:r>
    <w:r w:rsidRPr="006F3478">
      <w:t xml:space="preserve"> sur </w:t>
    </w:r>
    <w:r w:rsidR="004553BA">
      <w:fldChar w:fldCharType="begin"/>
    </w:r>
    <w:r w:rsidR="004553BA">
      <w:instrText xml:space="preserve"> SECTIONPAGES   \* MERGEFORMAT </w:instrText>
    </w:r>
    <w:r w:rsidR="004553BA">
      <w:fldChar w:fldCharType="separate"/>
    </w:r>
    <w:r w:rsidR="004553BA">
      <w:rPr>
        <w:noProof/>
      </w:rPr>
      <w:t>1</w:t>
    </w:r>
    <w:r w:rsidR="004553BA">
      <w:rPr>
        <w:noProof/>
      </w:rPr>
      <w:fldChar w:fldCharType="end"/>
    </w:r>
    <w:r w:rsidRPr="006F3478">
      <w:rPr>
        <w:bCs/>
      </w:rPr>
      <w:t xml:space="preserve"> </w:t>
    </w:r>
    <w:r w:rsidR="002E6558">
      <w:rPr>
        <w:bCs/>
      </w:rPr>
      <w:t>–</w:t>
    </w:r>
    <w:r w:rsidRPr="006F3478">
      <w:rPr>
        <w:bCs/>
      </w:rPr>
      <w:t xml:space="preserve"> </w:t>
    </w:r>
    <w:r w:rsidR="002E6558">
      <w:rPr>
        <w:bCs/>
      </w:rPr>
      <w:t xml:space="preserve">RPAO – </w:t>
    </w:r>
    <w:r>
      <w:rPr>
        <w:bCs/>
      </w:rPr>
      <w:t xml:space="preserve">Annexe </w:t>
    </w:r>
    <w:r w:rsidR="002E6558">
      <w:rPr>
        <w:bCs/>
      </w:rPr>
      <w:t>(</w:t>
    </w:r>
    <w:r w:rsidR="00B13537">
      <w:t>Plans et inventaires des surfaces</w:t>
    </w:r>
    <w:r w:rsidR="002E6558">
      <w:t xml:space="preserve">) – </w:t>
    </w:r>
    <w:r w:rsidR="002E6558">
      <w:rPr>
        <w:b/>
        <w:color w:val="808080" w:themeColor="background1" w:themeShade="80"/>
        <w:sz w:val="18"/>
        <w:szCs w:val="18"/>
      </w:rPr>
      <w:t>AO 09-26 - Entretien ménager de plusieurs sites de la province Sud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8F1CE" w14:textId="77777777" w:rsidR="001D49DD" w:rsidRDefault="001D49DD">
    <w:pPr>
      <w:pStyle w:val="En-tte"/>
      <w:jc w:val="center"/>
      <w:rPr>
        <w:b/>
      </w:rPr>
    </w:pPr>
    <w:r>
      <w:rPr>
        <w:b/>
      </w:rPr>
      <w:t xml:space="preserve">- </w:t>
    </w:r>
    <w:r>
      <w:rPr>
        <w:rStyle w:val="Numrodepage"/>
        <w:b/>
      </w:rPr>
      <w:fldChar w:fldCharType="begin"/>
    </w:r>
    <w:r>
      <w:rPr>
        <w:rStyle w:val="Numrodepage"/>
        <w:b/>
      </w:rPr>
      <w:instrText xml:space="preserve"> PAGE </w:instrText>
    </w:r>
    <w:r>
      <w:rPr>
        <w:rStyle w:val="Numrodepage"/>
        <w:b/>
      </w:rPr>
      <w:fldChar w:fldCharType="separate"/>
    </w:r>
    <w:r>
      <w:rPr>
        <w:rStyle w:val="Numrodepage"/>
        <w:b/>
        <w:noProof/>
      </w:rPr>
      <w:t>40</w:t>
    </w:r>
    <w:r>
      <w:rPr>
        <w:rStyle w:val="Numrodepage"/>
        <w:b/>
      </w:rPr>
      <w:fldChar w:fldCharType="end"/>
    </w:r>
    <w:r>
      <w:rPr>
        <w:rStyle w:val="Numrodepage"/>
        <w:b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F56BF"/>
    <w:multiLevelType w:val="hybridMultilevel"/>
    <w:tmpl w:val="6F0465BA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45AA0"/>
    <w:multiLevelType w:val="hybridMultilevel"/>
    <w:tmpl w:val="01FA44D2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2428"/>
    <w:multiLevelType w:val="multilevel"/>
    <w:tmpl w:val="900A4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2002E"/>
    <w:multiLevelType w:val="hybridMultilevel"/>
    <w:tmpl w:val="11BA57CC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B35C3"/>
    <w:multiLevelType w:val="hybridMultilevel"/>
    <w:tmpl w:val="87BCA012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22097"/>
    <w:multiLevelType w:val="hybridMultilevel"/>
    <w:tmpl w:val="D2965108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F3BE7"/>
    <w:multiLevelType w:val="hybridMultilevel"/>
    <w:tmpl w:val="826CE9F4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86D0C"/>
    <w:multiLevelType w:val="multilevel"/>
    <w:tmpl w:val="714A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F07A71"/>
    <w:multiLevelType w:val="multilevel"/>
    <w:tmpl w:val="3C9A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E5102A"/>
    <w:multiLevelType w:val="hybridMultilevel"/>
    <w:tmpl w:val="BA8C3DF0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E2C36"/>
    <w:multiLevelType w:val="hybridMultilevel"/>
    <w:tmpl w:val="B134CAE8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41B5A"/>
    <w:multiLevelType w:val="hybridMultilevel"/>
    <w:tmpl w:val="F79CA0C0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F298C"/>
    <w:multiLevelType w:val="hybridMultilevel"/>
    <w:tmpl w:val="F97A52E8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530A8"/>
    <w:multiLevelType w:val="hybridMultilevel"/>
    <w:tmpl w:val="A2B21B12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984018"/>
    <w:multiLevelType w:val="multilevel"/>
    <w:tmpl w:val="1E62D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833589"/>
    <w:multiLevelType w:val="multilevel"/>
    <w:tmpl w:val="F062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01369B"/>
    <w:multiLevelType w:val="hybridMultilevel"/>
    <w:tmpl w:val="30A0DD76"/>
    <w:lvl w:ilvl="0" w:tplc="FA9E3084">
      <w:numFmt w:val="bullet"/>
      <w:lvlText w:val="-"/>
      <w:lvlJc w:val="left"/>
      <w:pPr>
        <w:ind w:left="720" w:hanging="360"/>
      </w:pPr>
      <w:rPr>
        <w:rFonts w:hint="default"/>
        <w:sz w:val="20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3"/>
  </w:num>
  <w:num w:numId="5">
    <w:abstractNumId w:val="13"/>
  </w:num>
  <w:num w:numId="6">
    <w:abstractNumId w:val="11"/>
  </w:num>
  <w:num w:numId="7">
    <w:abstractNumId w:val="10"/>
  </w:num>
  <w:num w:numId="8">
    <w:abstractNumId w:val="5"/>
  </w:num>
  <w:num w:numId="9">
    <w:abstractNumId w:val="0"/>
  </w:num>
  <w:num w:numId="10">
    <w:abstractNumId w:val="12"/>
  </w:num>
  <w:num w:numId="11">
    <w:abstractNumId w:val="16"/>
  </w:num>
  <w:num w:numId="12">
    <w:abstractNumId w:val="6"/>
  </w:num>
  <w:num w:numId="13">
    <w:abstractNumId w:val="7"/>
  </w:num>
  <w:num w:numId="14">
    <w:abstractNumId w:val="14"/>
  </w:num>
  <w:num w:numId="15">
    <w:abstractNumId w:val="8"/>
  </w:num>
  <w:num w:numId="16">
    <w:abstractNumId w:val="15"/>
  </w:num>
  <w:num w:numId="1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AA"/>
    <w:rsid w:val="000106CD"/>
    <w:rsid w:val="00012A2D"/>
    <w:rsid w:val="0001374D"/>
    <w:rsid w:val="00013A89"/>
    <w:rsid w:val="00013C35"/>
    <w:rsid w:val="00020CFF"/>
    <w:rsid w:val="00022F48"/>
    <w:rsid w:val="00023DB5"/>
    <w:rsid w:val="00027D76"/>
    <w:rsid w:val="00036076"/>
    <w:rsid w:val="00044D02"/>
    <w:rsid w:val="00046AA0"/>
    <w:rsid w:val="00053E30"/>
    <w:rsid w:val="00054B81"/>
    <w:rsid w:val="0006023C"/>
    <w:rsid w:val="00062E25"/>
    <w:rsid w:val="00064183"/>
    <w:rsid w:val="00065D4A"/>
    <w:rsid w:val="000679D3"/>
    <w:rsid w:val="000708B9"/>
    <w:rsid w:val="00075CB8"/>
    <w:rsid w:val="00080BF1"/>
    <w:rsid w:val="00082360"/>
    <w:rsid w:val="00084528"/>
    <w:rsid w:val="00084D93"/>
    <w:rsid w:val="00085820"/>
    <w:rsid w:val="00090DC6"/>
    <w:rsid w:val="000978AE"/>
    <w:rsid w:val="000A47AB"/>
    <w:rsid w:val="000A5127"/>
    <w:rsid w:val="000A6137"/>
    <w:rsid w:val="000B57B6"/>
    <w:rsid w:val="000B695C"/>
    <w:rsid w:val="000C06EE"/>
    <w:rsid w:val="000C12B0"/>
    <w:rsid w:val="000C1506"/>
    <w:rsid w:val="000C25AE"/>
    <w:rsid w:val="000C45D5"/>
    <w:rsid w:val="000C515D"/>
    <w:rsid w:val="000C5B13"/>
    <w:rsid w:val="000C63C3"/>
    <w:rsid w:val="000C7BA2"/>
    <w:rsid w:val="000D199A"/>
    <w:rsid w:val="000D2397"/>
    <w:rsid w:val="000D2622"/>
    <w:rsid w:val="000D4B2E"/>
    <w:rsid w:val="000D6ED1"/>
    <w:rsid w:val="000D7D9A"/>
    <w:rsid w:val="000E0E97"/>
    <w:rsid w:val="000E10D0"/>
    <w:rsid w:val="000E16CB"/>
    <w:rsid w:val="000E24F6"/>
    <w:rsid w:val="000E3CF2"/>
    <w:rsid w:val="000E6B93"/>
    <w:rsid w:val="000F5F9A"/>
    <w:rsid w:val="00100192"/>
    <w:rsid w:val="0010334C"/>
    <w:rsid w:val="0010490F"/>
    <w:rsid w:val="001060AE"/>
    <w:rsid w:val="00106451"/>
    <w:rsid w:val="001078A8"/>
    <w:rsid w:val="00111C4F"/>
    <w:rsid w:val="00115335"/>
    <w:rsid w:val="00115AAD"/>
    <w:rsid w:val="00117B0B"/>
    <w:rsid w:val="00122A4D"/>
    <w:rsid w:val="0012564C"/>
    <w:rsid w:val="00127858"/>
    <w:rsid w:val="00134465"/>
    <w:rsid w:val="00136257"/>
    <w:rsid w:val="00141E14"/>
    <w:rsid w:val="00143560"/>
    <w:rsid w:val="00147413"/>
    <w:rsid w:val="00151082"/>
    <w:rsid w:val="00154EB4"/>
    <w:rsid w:val="00155BD1"/>
    <w:rsid w:val="00161F4C"/>
    <w:rsid w:val="00162E4D"/>
    <w:rsid w:val="00164494"/>
    <w:rsid w:val="00172D90"/>
    <w:rsid w:val="00180D3C"/>
    <w:rsid w:val="00180EB2"/>
    <w:rsid w:val="0018230F"/>
    <w:rsid w:val="001859E9"/>
    <w:rsid w:val="00191495"/>
    <w:rsid w:val="00194C61"/>
    <w:rsid w:val="001A40D6"/>
    <w:rsid w:val="001A61E4"/>
    <w:rsid w:val="001B0893"/>
    <w:rsid w:val="001B1A14"/>
    <w:rsid w:val="001B2CB7"/>
    <w:rsid w:val="001C085E"/>
    <w:rsid w:val="001C4F75"/>
    <w:rsid w:val="001C542A"/>
    <w:rsid w:val="001D22C0"/>
    <w:rsid w:val="001D49DD"/>
    <w:rsid w:val="001D4CB9"/>
    <w:rsid w:val="001D7616"/>
    <w:rsid w:val="001E3703"/>
    <w:rsid w:val="001F1EE3"/>
    <w:rsid w:val="001F31EF"/>
    <w:rsid w:val="001F691E"/>
    <w:rsid w:val="002028E3"/>
    <w:rsid w:val="002063AC"/>
    <w:rsid w:val="00227ADB"/>
    <w:rsid w:val="002300CB"/>
    <w:rsid w:val="00231F61"/>
    <w:rsid w:val="0023274F"/>
    <w:rsid w:val="00232F85"/>
    <w:rsid w:val="00235C7D"/>
    <w:rsid w:val="00240735"/>
    <w:rsid w:val="00243E06"/>
    <w:rsid w:val="00252FE6"/>
    <w:rsid w:val="0025406B"/>
    <w:rsid w:val="00261E87"/>
    <w:rsid w:val="00264C77"/>
    <w:rsid w:val="00264F24"/>
    <w:rsid w:val="002653FD"/>
    <w:rsid w:val="002658C7"/>
    <w:rsid w:val="002672E7"/>
    <w:rsid w:val="00267FC4"/>
    <w:rsid w:val="00270F9D"/>
    <w:rsid w:val="0027130B"/>
    <w:rsid w:val="002726BF"/>
    <w:rsid w:val="00273520"/>
    <w:rsid w:val="002746D8"/>
    <w:rsid w:val="00274B66"/>
    <w:rsid w:val="00275A14"/>
    <w:rsid w:val="00276642"/>
    <w:rsid w:val="00284738"/>
    <w:rsid w:val="00287E46"/>
    <w:rsid w:val="00287E82"/>
    <w:rsid w:val="00287F11"/>
    <w:rsid w:val="00290E2A"/>
    <w:rsid w:val="00291FA3"/>
    <w:rsid w:val="00297167"/>
    <w:rsid w:val="00297CB6"/>
    <w:rsid w:val="002A6D22"/>
    <w:rsid w:val="002B491B"/>
    <w:rsid w:val="002C3E11"/>
    <w:rsid w:val="002C3EB2"/>
    <w:rsid w:val="002C4264"/>
    <w:rsid w:val="002D2F12"/>
    <w:rsid w:val="002D57E3"/>
    <w:rsid w:val="002E11C4"/>
    <w:rsid w:val="002E5A54"/>
    <w:rsid w:val="002E6558"/>
    <w:rsid w:val="002E7F8A"/>
    <w:rsid w:val="002F24FC"/>
    <w:rsid w:val="002F47CB"/>
    <w:rsid w:val="002F4F9D"/>
    <w:rsid w:val="002F5559"/>
    <w:rsid w:val="002F6C39"/>
    <w:rsid w:val="003004C4"/>
    <w:rsid w:val="00300F87"/>
    <w:rsid w:val="00302271"/>
    <w:rsid w:val="00303CEA"/>
    <w:rsid w:val="00312259"/>
    <w:rsid w:val="003126E2"/>
    <w:rsid w:val="00313D1C"/>
    <w:rsid w:val="0031443F"/>
    <w:rsid w:val="0031667D"/>
    <w:rsid w:val="00316F8A"/>
    <w:rsid w:val="003274BE"/>
    <w:rsid w:val="00334250"/>
    <w:rsid w:val="00334E8D"/>
    <w:rsid w:val="00336DF2"/>
    <w:rsid w:val="00336E32"/>
    <w:rsid w:val="003377BD"/>
    <w:rsid w:val="003409CB"/>
    <w:rsid w:val="00342539"/>
    <w:rsid w:val="0034476D"/>
    <w:rsid w:val="00345BBF"/>
    <w:rsid w:val="003464B9"/>
    <w:rsid w:val="00351563"/>
    <w:rsid w:val="00355E32"/>
    <w:rsid w:val="00356320"/>
    <w:rsid w:val="00357CBF"/>
    <w:rsid w:val="00360499"/>
    <w:rsid w:val="00362D4C"/>
    <w:rsid w:val="0036437B"/>
    <w:rsid w:val="00365C12"/>
    <w:rsid w:val="003673B6"/>
    <w:rsid w:val="00367526"/>
    <w:rsid w:val="00371A45"/>
    <w:rsid w:val="00372C6F"/>
    <w:rsid w:val="003738F6"/>
    <w:rsid w:val="00377D33"/>
    <w:rsid w:val="003827B3"/>
    <w:rsid w:val="00382CEE"/>
    <w:rsid w:val="00384D0D"/>
    <w:rsid w:val="0038657B"/>
    <w:rsid w:val="003918BD"/>
    <w:rsid w:val="0039790B"/>
    <w:rsid w:val="003A43D7"/>
    <w:rsid w:val="003A46C1"/>
    <w:rsid w:val="003A5101"/>
    <w:rsid w:val="003A7EED"/>
    <w:rsid w:val="003B1E2B"/>
    <w:rsid w:val="003B50A8"/>
    <w:rsid w:val="003B5D74"/>
    <w:rsid w:val="003C058E"/>
    <w:rsid w:val="003C1588"/>
    <w:rsid w:val="003C2167"/>
    <w:rsid w:val="003C35B4"/>
    <w:rsid w:val="003D0F19"/>
    <w:rsid w:val="003D29A8"/>
    <w:rsid w:val="003D3CD4"/>
    <w:rsid w:val="003E39A1"/>
    <w:rsid w:val="003E4EAA"/>
    <w:rsid w:val="003E523E"/>
    <w:rsid w:val="003F01E0"/>
    <w:rsid w:val="003F3FF8"/>
    <w:rsid w:val="003F53FC"/>
    <w:rsid w:val="00400992"/>
    <w:rsid w:val="00402753"/>
    <w:rsid w:val="004029DF"/>
    <w:rsid w:val="004046FA"/>
    <w:rsid w:val="00404BE4"/>
    <w:rsid w:val="00412315"/>
    <w:rsid w:val="00413372"/>
    <w:rsid w:val="00415BCF"/>
    <w:rsid w:val="00421315"/>
    <w:rsid w:val="00423E9E"/>
    <w:rsid w:val="00424DC7"/>
    <w:rsid w:val="00424DCD"/>
    <w:rsid w:val="00425996"/>
    <w:rsid w:val="0042745A"/>
    <w:rsid w:val="004363AE"/>
    <w:rsid w:val="0043696A"/>
    <w:rsid w:val="00440185"/>
    <w:rsid w:val="004448D1"/>
    <w:rsid w:val="00453EAC"/>
    <w:rsid w:val="004553BA"/>
    <w:rsid w:val="00455402"/>
    <w:rsid w:val="004555FC"/>
    <w:rsid w:val="00455F84"/>
    <w:rsid w:val="004600F1"/>
    <w:rsid w:val="004618E3"/>
    <w:rsid w:val="00466025"/>
    <w:rsid w:val="004674C1"/>
    <w:rsid w:val="00467F99"/>
    <w:rsid w:val="0047054D"/>
    <w:rsid w:val="00474BF5"/>
    <w:rsid w:val="00476072"/>
    <w:rsid w:val="00481D79"/>
    <w:rsid w:val="00483B2C"/>
    <w:rsid w:val="00485A2A"/>
    <w:rsid w:val="004906C1"/>
    <w:rsid w:val="004914F3"/>
    <w:rsid w:val="0049162E"/>
    <w:rsid w:val="00492A4D"/>
    <w:rsid w:val="00494B69"/>
    <w:rsid w:val="00495268"/>
    <w:rsid w:val="00497984"/>
    <w:rsid w:val="004A3FB2"/>
    <w:rsid w:val="004A62BF"/>
    <w:rsid w:val="004B1FF1"/>
    <w:rsid w:val="004B3516"/>
    <w:rsid w:val="004B71BF"/>
    <w:rsid w:val="004C22B7"/>
    <w:rsid w:val="004C5B1F"/>
    <w:rsid w:val="004C5BAE"/>
    <w:rsid w:val="004C77DC"/>
    <w:rsid w:val="004D2951"/>
    <w:rsid w:val="004D6C96"/>
    <w:rsid w:val="004E0B53"/>
    <w:rsid w:val="004E1478"/>
    <w:rsid w:val="004E2FD4"/>
    <w:rsid w:val="004E6010"/>
    <w:rsid w:val="004E6542"/>
    <w:rsid w:val="004E761C"/>
    <w:rsid w:val="00504133"/>
    <w:rsid w:val="005064F3"/>
    <w:rsid w:val="005120EC"/>
    <w:rsid w:val="00512293"/>
    <w:rsid w:val="00512460"/>
    <w:rsid w:val="00514FBB"/>
    <w:rsid w:val="00520655"/>
    <w:rsid w:val="00520CA0"/>
    <w:rsid w:val="00522645"/>
    <w:rsid w:val="00523027"/>
    <w:rsid w:val="005254A2"/>
    <w:rsid w:val="005278B0"/>
    <w:rsid w:val="00533A44"/>
    <w:rsid w:val="00535320"/>
    <w:rsid w:val="0053635C"/>
    <w:rsid w:val="0053746A"/>
    <w:rsid w:val="00542333"/>
    <w:rsid w:val="0054384D"/>
    <w:rsid w:val="00545804"/>
    <w:rsid w:val="0054587A"/>
    <w:rsid w:val="00552B6A"/>
    <w:rsid w:val="00552CCE"/>
    <w:rsid w:val="005558F6"/>
    <w:rsid w:val="00556F53"/>
    <w:rsid w:val="0056025A"/>
    <w:rsid w:val="00561E6C"/>
    <w:rsid w:val="00562F32"/>
    <w:rsid w:val="00563775"/>
    <w:rsid w:val="00566C4A"/>
    <w:rsid w:val="00567C3A"/>
    <w:rsid w:val="00570FBD"/>
    <w:rsid w:val="005742AE"/>
    <w:rsid w:val="00574CD2"/>
    <w:rsid w:val="00577A5D"/>
    <w:rsid w:val="005800EC"/>
    <w:rsid w:val="005805B6"/>
    <w:rsid w:val="005821AA"/>
    <w:rsid w:val="00583351"/>
    <w:rsid w:val="00583D71"/>
    <w:rsid w:val="0058476B"/>
    <w:rsid w:val="00593E3B"/>
    <w:rsid w:val="00595410"/>
    <w:rsid w:val="00595853"/>
    <w:rsid w:val="005A00CB"/>
    <w:rsid w:val="005A6006"/>
    <w:rsid w:val="005A6BB1"/>
    <w:rsid w:val="005A7797"/>
    <w:rsid w:val="005C13C6"/>
    <w:rsid w:val="005C3823"/>
    <w:rsid w:val="005C489A"/>
    <w:rsid w:val="005C6D44"/>
    <w:rsid w:val="005C736A"/>
    <w:rsid w:val="005D03FF"/>
    <w:rsid w:val="005D125A"/>
    <w:rsid w:val="005D2439"/>
    <w:rsid w:val="005D7985"/>
    <w:rsid w:val="005E0CC0"/>
    <w:rsid w:val="005E174A"/>
    <w:rsid w:val="005E3BA5"/>
    <w:rsid w:val="005E3F8F"/>
    <w:rsid w:val="005E5C34"/>
    <w:rsid w:val="005F4F15"/>
    <w:rsid w:val="005F79F5"/>
    <w:rsid w:val="006048D1"/>
    <w:rsid w:val="006052EF"/>
    <w:rsid w:val="00606EE0"/>
    <w:rsid w:val="006075D2"/>
    <w:rsid w:val="00612D91"/>
    <w:rsid w:val="006220AD"/>
    <w:rsid w:val="006220D0"/>
    <w:rsid w:val="00622A32"/>
    <w:rsid w:val="00624544"/>
    <w:rsid w:val="00624E46"/>
    <w:rsid w:val="0063204C"/>
    <w:rsid w:val="00633DF7"/>
    <w:rsid w:val="00634D65"/>
    <w:rsid w:val="00640838"/>
    <w:rsid w:val="00641372"/>
    <w:rsid w:val="006448E6"/>
    <w:rsid w:val="00645F14"/>
    <w:rsid w:val="0065002F"/>
    <w:rsid w:val="00651DEA"/>
    <w:rsid w:val="00651E89"/>
    <w:rsid w:val="00652FDA"/>
    <w:rsid w:val="006547E3"/>
    <w:rsid w:val="00660BAD"/>
    <w:rsid w:val="00670018"/>
    <w:rsid w:val="006751B5"/>
    <w:rsid w:val="006807DF"/>
    <w:rsid w:val="0068338D"/>
    <w:rsid w:val="00686C37"/>
    <w:rsid w:val="0068798D"/>
    <w:rsid w:val="0069382F"/>
    <w:rsid w:val="00697454"/>
    <w:rsid w:val="006A0556"/>
    <w:rsid w:val="006A0C4A"/>
    <w:rsid w:val="006A5195"/>
    <w:rsid w:val="006A638D"/>
    <w:rsid w:val="006B58F1"/>
    <w:rsid w:val="006C22AA"/>
    <w:rsid w:val="006C4E14"/>
    <w:rsid w:val="006C5E05"/>
    <w:rsid w:val="006C6216"/>
    <w:rsid w:val="006D1706"/>
    <w:rsid w:val="006D31BD"/>
    <w:rsid w:val="006D3BCE"/>
    <w:rsid w:val="006D6500"/>
    <w:rsid w:val="006D6805"/>
    <w:rsid w:val="006D7D0B"/>
    <w:rsid w:val="006E1FE2"/>
    <w:rsid w:val="006E6884"/>
    <w:rsid w:val="006F29E3"/>
    <w:rsid w:val="00707DA7"/>
    <w:rsid w:val="0071021C"/>
    <w:rsid w:val="00714287"/>
    <w:rsid w:val="007151D1"/>
    <w:rsid w:val="007155D9"/>
    <w:rsid w:val="00717300"/>
    <w:rsid w:val="00721193"/>
    <w:rsid w:val="007226FD"/>
    <w:rsid w:val="007256D8"/>
    <w:rsid w:val="00726A9A"/>
    <w:rsid w:val="0072765B"/>
    <w:rsid w:val="00731026"/>
    <w:rsid w:val="00733917"/>
    <w:rsid w:val="00735141"/>
    <w:rsid w:val="007445C1"/>
    <w:rsid w:val="00744822"/>
    <w:rsid w:val="00751A60"/>
    <w:rsid w:val="0075625F"/>
    <w:rsid w:val="00756580"/>
    <w:rsid w:val="00760BDE"/>
    <w:rsid w:val="00762419"/>
    <w:rsid w:val="007625F3"/>
    <w:rsid w:val="00763B31"/>
    <w:rsid w:val="007654CB"/>
    <w:rsid w:val="0077013F"/>
    <w:rsid w:val="00771917"/>
    <w:rsid w:val="00772B7E"/>
    <w:rsid w:val="00773346"/>
    <w:rsid w:val="00773E4F"/>
    <w:rsid w:val="007743D5"/>
    <w:rsid w:val="00780C50"/>
    <w:rsid w:val="00791F1C"/>
    <w:rsid w:val="00793B05"/>
    <w:rsid w:val="007A032D"/>
    <w:rsid w:val="007A1437"/>
    <w:rsid w:val="007A2099"/>
    <w:rsid w:val="007A7C8C"/>
    <w:rsid w:val="007B3216"/>
    <w:rsid w:val="007B3275"/>
    <w:rsid w:val="007B39B4"/>
    <w:rsid w:val="007B5AB0"/>
    <w:rsid w:val="007C1C1C"/>
    <w:rsid w:val="007C6E59"/>
    <w:rsid w:val="007C7775"/>
    <w:rsid w:val="007D04D7"/>
    <w:rsid w:val="007D2CA8"/>
    <w:rsid w:val="007D3B05"/>
    <w:rsid w:val="007D6EDF"/>
    <w:rsid w:val="007E3AD9"/>
    <w:rsid w:val="007E48EC"/>
    <w:rsid w:val="007E727C"/>
    <w:rsid w:val="007F2D6C"/>
    <w:rsid w:val="007F3F30"/>
    <w:rsid w:val="007F5023"/>
    <w:rsid w:val="007F66E2"/>
    <w:rsid w:val="007F74CF"/>
    <w:rsid w:val="00801638"/>
    <w:rsid w:val="008049EA"/>
    <w:rsid w:val="008062CC"/>
    <w:rsid w:val="008127C6"/>
    <w:rsid w:val="00813E04"/>
    <w:rsid w:val="00822E2F"/>
    <w:rsid w:val="00823D94"/>
    <w:rsid w:val="00826FFE"/>
    <w:rsid w:val="008274A8"/>
    <w:rsid w:val="00830141"/>
    <w:rsid w:val="00832143"/>
    <w:rsid w:val="008339E6"/>
    <w:rsid w:val="0085770B"/>
    <w:rsid w:val="00857D96"/>
    <w:rsid w:val="0086004F"/>
    <w:rsid w:val="008635CE"/>
    <w:rsid w:val="008664E2"/>
    <w:rsid w:val="00866DF5"/>
    <w:rsid w:val="00875ECA"/>
    <w:rsid w:val="00880B02"/>
    <w:rsid w:val="00881BFD"/>
    <w:rsid w:val="0088328A"/>
    <w:rsid w:val="0088401E"/>
    <w:rsid w:val="00884730"/>
    <w:rsid w:val="00885126"/>
    <w:rsid w:val="00890CE8"/>
    <w:rsid w:val="00894BFE"/>
    <w:rsid w:val="00896557"/>
    <w:rsid w:val="008A2A2F"/>
    <w:rsid w:val="008A487A"/>
    <w:rsid w:val="008B2CD9"/>
    <w:rsid w:val="008B5CFD"/>
    <w:rsid w:val="008C2D42"/>
    <w:rsid w:val="008C474A"/>
    <w:rsid w:val="008D40F6"/>
    <w:rsid w:val="008D5A0D"/>
    <w:rsid w:val="008D5B00"/>
    <w:rsid w:val="008D72FB"/>
    <w:rsid w:val="008D7CAD"/>
    <w:rsid w:val="008E24EB"/>
    <w:rsid w:val="008E6510"/>
    <w:rsid w:val="008E7465"/>
    <w:rsid w:val="008F3186"/>
    <w:rsid w:val="008F3C68"/>
    <w:rsid w:val="008F3E08"/>
    <w:rsid w:val="009029CD"/>
    <w:rsid w:val="00903149"/>
    <w:rsid w:val="00903311"/>
    <w:rsid w:val="009103CC"/>
    <w:rsid w:val="00911245"/>
    <w:rsid w:val="0091436D"/>
    <w:rsid w:val="00923AA7"/>
    <w:rsid w:val="00927E25"/>
    <w:rsid w:val="00931E9E"/>
    <w:rsid w:val="00934631"/>
    <w:rsid w:val="009354D9"/>
    <w:rsid w:val="009364D7"/>
    <w:rsid w:val="0094115F"/>
    <w:rsid w:val="00941F34"/>
    <w:rsid w:val="0094275A"/>
    <w:rsid w:val="009437EE"/>
    <w:rsid w:val="00944DD9"/>
    <w:rsid w:val="00953960"/>
    <w:rsid w:val="009564E9"/>
    <w:rsid w:val="00956FF5"/>
    <w:rsid w:val="0096186A"/>
    <w:rsid w:val="00963E40"/>
    <w:rsid w:val="00963FA4"/>
    <w:rsid w:val="00966389"/>
    <w:rsid w:val="00967B69"/>
    <w:rsid w:val="00977642"/>
    <w:rsid w:val="00977C78"/>
    <w:rsid w:val="0098486A"/>
    <w:rsid w:val="00984A44"/>
    <w:rsid w:val="00985908"/>
    <w:rsid w:val="00990949"/>
    <w:rsid w:val="009910FF"/>
    <w:rsid w:val="009912DD"/>
    <w:rsid w:val="00991D31"/>
    <w:rsid w:val="0099201E"/>
    <w:rsid w:val="00995C81"/>
    <w:rsid w:val="00997BDF"/>
    <w:rsid w:val="009A0E7F"/>
    <w:rsid w:val="009A1660"/>
    <w:rsid w:val="009A2588"/>
    <w:rsid w:val="009A567F"/>
    <w:rsid w:val="009A6982"/>
    <w:rsid w:val="009B06EE"/>
    <w:rsid w:val="009B2C99"/>
    <w:rsid w:val="009C3D72"/>
    <w:rsid w:val="009C3E5A"/>
    <w:rsid w:val="009C490F"/>
    <w:rsid w:val="009C5307"/>
    <w:rsid w:val="009C55BF"/>
    <w:rsid w:val="009C5FFE"/>
    <w:rsid w:val="009D16C4"/>
    <w:rsid w:val="009D2FA8"/>
    <w:rsid w:val="009D3308"/>
    <w:rsid w:val="009D3740"/>
    <w:rsid w:val="009D6C4C"/>
    <w:rsid w:val="009D6E41"/>
    <w:rsid w:val="009D7039"/>
    <w:rsid w:val="009E0321"/>
    <w:rsid w:val="009E16ED"/>
    <w:rsid w:val="009E200C"/>
    <w:rsid w:val="009E2A35"/>
    <w:rsid w:val="009E2B45"/>
    <w:rsid w:val="009E52E3"/>
    <w:rsid w:val="009E7575"/>
    <w:rsid w:val="009E7A26"/>
    <w:rsid w:val="009F04A3"/>
    <w:rsid w:val="009F1769"/>
    <w:rsid w:val="009F470D"/>
    <w:rsid w:val="00A0278E"/>
    <w:rsid w:val="00A02D57"/>
    <w:rsid w:val="00A02DFE"/>
    <w:rsid w:val="00A03424"/>
    <w:rsid w:val="00A06C9D"/>
    <w:rsid w:val="00A10295"/>
    <w:rsid w:val="00A10765"/>
    <w:rsid w:val="00A12DF5"/>
    <w:rsid w:val="00A14253"/>
    <w:rsid w:val="00A1427C"/>
    <w:rsid w:val="00A15BA6"/>
    <w:rsid w:val="00A170C0"/>
    <w:rsid w:val="00A201D4"/>
    <w:rsid w:val="00A20DD3"/>
    <w:rsid w:val="00A24A6D"/>
    <w:rsid w:val="00A24F21"/>
    <w:rsid w:val="00A34BCC"/>
    <w:rsid w:val="00A356D2"/>
    <w:rsid w:val="00A35B43"/>
    <w:rsid w:val="00A371C0"/>
    <w:rsid w:val="00A40648"/>
    <w:rsid w:val="00A40DC9"/>
    <w:rsid w:val="00A4345F"/>
    <w:rsid w:val="00A443CF"/>
    <w:rsid w:val="00A46941"/>
    <w:rsid w:val="00A515D0"/>
    <w:rsid w:val="00A518A2"/>
    <w:rsid w:val="00A537E0"/>
    <w:rsid w:val="00A5582D"/>
    <w:rsid w:val="00A56F07"/>
    <w:rsid w:val="00A67715"/>
    <w:rsid w:val="00A7178F"/>
    <w:rsid w:val="00A73B62"/>
    <w:rsid w:val="00A73EFB"/>
    <w:rsid w:val="00A747F9"/>
    <w:rsid w:val="00A750F4"/>
    <w:rsid w:val="00A820D2"/>
    <w:rsid w:val="00A85403"/>
    <w:rsid w:val="00A91EEC"/>
    <w:rsid w:val="00A94E76"/>
    <w:rsid w:val="00A95233"/>
    <w:rsid w:val="00A964D5"/>
    <w:rsid w:val="00AA47D8"/>
    <w:rsid w:val="00AA5148"/>
    <w:rsid w:val="00AA5E2B"/>
    <w:rsid w:val="00AA6B09"/>
    <w:rsid w:val="00AA75FC"/>
    <w:rsid w:val="00AB1012"/>
    <w:rsid w:val="00AC1E36"/>
    <w:rsid w:val="00AC2149"/>
    <w:rsid w:val="00AC38CD"/>
    <w:rsid w:val="00AC7249"/>
    <w:rsid w:val="00AD6A26"/>
    <w:rsid w:val="00AD75F6"/>
    <w:rsid w:val="00AD7F22"/>
    <w:rsid w:val="00AE01C8"/>
    <w:rsid w:val="00AE3505"/>
    <w:rsid w:val="00AE451F"/>
    <w:rsid w:val="00AE6A31"/>
    <w:rsid w:val="00AF2105"/>
    <w:rsid w:val="00AF4AFC"/>
    <w:rsid w:val="00AF4CEF"/>
    <w:rsid w:val="00AF4E43"/>
    <w:rsid w:val="00B037F6"/>
    <w:rsid w:val="00B03D80"/>
    <w:rsid w:val="00B05423"/>
    <w:rsid w:val="00B06834"/>
    <w:rsid w:val="00B13537"/>
    <w:rsid w:val="00B16FE1"/>
    <w:rsid w:val="00B17220"/>
    <w:rsid w:val="00B17290"/>
    <w:rsid w:val="00B25DD3"/>
    <w:rsid w:val="00B26EE9"/>
    <w:rsid w:val="00B27EC9"/>
    <w:rsid w:val="00B305E2"/>
    <w:rsid w:val="00B30727"/>
    <w:rsid w:val="00B30FA5"/>
    <w:rsid w:val="00B36C09"/>
    <w:rsid w:val="00B373AC"/>
    <w:rsid w:val="00B410C6"/>
    <w:rsid w:val="00B429C7"/>
    <w:rsid w:val="00B4343E"/>
    <w:rsid w:val="00B43AC6"/>
    <w:rsid w:val="00B44F28"/>
    <w:rsid w:val="00B46C91"/>
    <w:rsid w:val="00B558EB"/>
    <w:rsid w:val="00B56C5D"/>
    <w:rsid w:val="00B603C3"/>
    <w:rsid w:val="00B613F7"/>
    <w:rsid w:val="00B632CC"/>
    <w:rsid w:val="00B6415E"/>
    <w:rsid w:val="00B705C3"/>
    <w:rsid w:val="00B74612"/>
    <w:rsid w:val="00B80598"/>
    <w:rsid w:val="00B80C9C"/>
    <w:rsid w:val="00B84323"/>
    <w:rsid w:val="00B84B7E"/>
    <w:rsid w:val="00B86F59"/>
    <w:rsid w:val="00B87841"/>
    <w:rsid w:val="00B928F6"/>
    <w:rsid w:val="00B950AD"/>
    <w:rsid w:val="00B95CAA"/>
    <w:rsid w:val="00BA0DF9"/>
    <w:rsid w:val="00BA1804"/>
    <w:rsid w:val="00BA19BF"/>
    <w:rsid w:val="00BA3589"/>
    <w:rsid w:val="00BA45DA"/>
    <w:rsid w:val="00BA7589"/>
    <w:rsid w:val="00BB4057"/>
    <w:rsid w:val="00BB535A"/>
    <w:rsid w:val="00BB6253"/>
    <w:rsid w:val="00BC1526"/>
    <w:rsid w:val="00BD2331"/>
    <w:rsid w:val="00BD74D9"/>
    <w:rsid w:val="00BE5608"/>
    <w:rsid w:val="00BE5D5C"/>
    <w:rsid w:val="00BE68B7"/>
    <w:rsid w:val="00BE6CA2"/>
    <w:rsid w:val="00BF785E"/>
    <w:rsid w:val="00C10683"/>
    <w:rsid w:val="00C15650"/>
    <w:rsid w:val="00C159BB"/>
    <w:rsid w:val="00C16E26"/>
    <w:rsid w:val="00C16FA2"/>
    <w:rsid w:val="00C20041"/>
    <w:rsid w:val="00C20B17"/>
    <w:rsid w:val="00C212F2"/>
    <w:rsid w:val="00C2303E"/>
    <w:rsid w:val="00C23FBF"/>
    <w:rsid w:val="00C24792"/>
    <w:rsid w:val="00C268C9"/>
    <w:rsid w:val="00C2741B"/>
    <w:rsid w:val="00C35D6B"/>
    <w:rsid w:val="00C379C0"/>
    <w:rsid w:val="00C41DC3"/>
    <w:rsid w:val="00C42A2C"/>
    <w:rsid w:val="00C4353E"/>
    <w:rsid w:val="00C51864"/>
    <w:rsid w:val="00C5226B"/>
    <w:rsid w:val="00C53BC7"/>
    <w:rsid w:val="00C54478"/>
    <w:rsid w:val="00C57C3E"/>
    <w:rsid w:val="00C61A8A"/>
    <w:rsid w:val="00C62E54"/>
    <w:rsid w:val="00C66180"/>
    <w:rsid w:val="00C74967"/>
    <w:rsid w:val="00C86B32"/>
    <w:rsid w:val="00C87548"/>
    <w:rsid w:val="00C90CCF"/>
    <w:rsid w:val="00C922EF"/>
    <w:rsid w:val="00C9386E"/>
    <w:rsid w:val="00C95039"/>
    <w:rsid w:val="00C95C88"/>
    <w:rsid w:val="00CA3120"/>
    <w:rsid w:val="00CB0A7E"/>
    <w:rsid w:val="00CB1288"/>
    <w:rsid w:val="00CB4000"/>
    <w:rsid w:val="00CB47AB"/>
    <w:rsid w:val="00CB4F17"/>
    <w:rsid w:val="00CB6F85"/>
    <w:rsid w:val="00CB7349"/>
    <w:rsid w:val="00CB73F9"/>
    <w:rsid w:val="00CC219B"/>
    <w:rsid w:val="00CC4181"/>
    <w:rsid w:val="00CC5BA9"/>
    <w:rsid w:val="00CD5DC1"/>
    <w:rsid w:val="00CD7608"/>
    <w:rsid w:val="00CE19BD"/>
    <w:rsid w:val="00CE2747"/>
    <w:rsid w:val="00CE4B16"/>
    <w:rsid w:val="00CE6545"/>
    <w:rsid w:val="00CF0300"/>
    <w:rsid w:val="00CF0802"/>
    <w:rsid w:val="00CF119A"/>
    <w:rsid w:val="00D03A52"/>
    <w:rsid w:val="00D10411"/>
    <w:rsid w:val="00D15CEF"/>
    <w:rsid w:val="00D229D8"/>
    <w:rsid w:val="00D30E26"/>
    <w:rsid w:val="00D30E35"/>
    <w:rsid w:val="00D32F61"/>
    <w:rsid w:val="00D3313E"/>
    <w:rsid w:val="00D353D2"/>
    <w:rsid w:val="00D41F1E"/>
    <w:rsid w:val="00D46134"/>
    <w:rsid w:val="00D56AC4"/>
    <w:rsid w:val="00D57E59"/>
    <w:rsid w:val="00D61820"/>
    <w:rsid w:val="00D6592F"/>
    <w:rsid w:val="00D66500"/>
    <w:rsid w:val="00D7125C"/>
    <w:rsid w:val="00D71F9F"/>
    <w:rsid w:val="00D7384C"/>
    <w:rsid w:val="00D759B8"/>
    <w:rsid w:val="00D75F11"/>
    <w:rsid w:val="00D76F66"/>
    <w:rsid w:val="00D81FFE"/>
    <w:rsid w:val="00D82910"/>
    <w:rsid w:val="00D86021"/>
    <w:rsid w:val="00D870A8"/>
    <w:rsid w:val="00D87BCE"/>
    <w:rsid w:val="00D87E73"/>
    <w:rsid w:val="00D92D88"/>
    <w:rsid w:val="00D92F8B"/>
    <w:rsid w:val="00D976F5"/>
    <w:rsid w:val="00DA1CB6"/>
    <w:rsid w:val="00DA4F9C"/>
    <w:rsid w:val="00DA512F"/>
    <w:rsid w:val="00DA5D30"/>
    <w:rsid w:val="00DB04CF"/>
    <w:rsid w:val="00DB30A2"/>
    <w:rsid w:val="00DB38CC"/>
    <w:rsid w:val="00DB4A42"/>
    <w:rsid w:val="00DB4C29"/>
    <w:rsid w:val="00DB4D44"/>
    <w:rsid w:val="00DB7B54"/>
    <w:rsid w:val="00DB7EF0"/>
    <w:rsid w:val="00DD0A47"/>
    <w:rsid w:val="00DD2795"/>
    <w:rsid w:val="00DD5ACA"/>
    <w:rsid w:val="00DD716F"/>
    <w:rsid w:val="00DE656B"/>
    <w:rsid w:val="00DE6BEC"/>
    <w:rsid w:val="00DE7DE0"/>
    <w:rsid w:val="00DF7D8B"/>
    <w:rsid w:val="00E00C5B"/>
    <w:rsid w:val="00E019C2"/>
    <w:rsid w:val="00E01E37"/>
    <w:rsid w:val="00E031FE"/>
    <w:rsid w:val="00E10FA1"/>
    <w:rsid w:val="00E20130"/>
    <w:rsid w:val="00E3143D"/>
    <w:rsid w:val="00E3328D"/>
    <w:rsid w:val="00E33B4A"/>
    <w:rsid w:val="00E404C2"/>
    <w:rsid w:val="00E40AE3"/>
    <w:rsid w:val="00E469A9"/>
    <w:rsid w:val="00E4757B"/>
    <w:rsid w:val="00E55988"/>
    <w:rsid w:val="00E56EA8"/>
    <w:rsid w:val="00E612AE"/>
    <w:rsid w:val="00E626F1"/>
    <w:rsid w:val="00E66002"/>
    <w:rsid w:val="00E71A7A"/>
    <w:rsid w:val="00E7230F"/>
    <w:rsid w:val="00E72614"/>
    <w:rsid w:val="00E729F5"/>
    <w:rsid w:val="00E72EC8"/>
    <w:rsid w:val="00E77748"/>
    <w:rsid w:val="00E8065C"/>
    <w:rsid w:val="00E83A03"/>
    <w:rsid w:val="00E8435C"/>
    <w:rsid w:val="00E90020"/>
    <w:rsid w:val="00E91636"/>
    <w:rsid w:val="00E93F40"/>
    <w:rsid w:val="00E96C05"/>
    <w:rsid w:val="00EA05D1"/>
    <w:rsid w:val="00EA0C3F"/>
    <w:rsid w:val="00EA5C9F"/>
    <w:rsid w:val="00EA653A"/>
    <w:rsid w:val="00EB0B06"/>
    <w:rsid w:val="00EB13F1"/>
    <w:rsid w:val="00EC1269"/>
    <w:rsid w:val="00EC20C2"/>
    <w:rsid w:val="00EC2BAD"/>
    <w:rsid w:val="00EC4654"/>
    <w:rsid w:val="00ED078A"/>
    <w:rsid w:val="00ED1431"/>
    <w:rsid w:val="00ED61BB"/>
    <w:rsid w:val="00EF0161"/>
    <w:rsid w:val="00EF09FB"/>
    <w:rsid w:val="00EF526F"/>
    <w:rsid w:val="00EF7BA0"/>
    <w:rsid w:val="00F0191B"/>
    <w:rsid w:val="00F05F1E"/>
    <w:rsid w:val="00F11871"/>
    <w:rsid w:val="00F14BD4"/>
    <w:rsid w:val="00F1737F"/>
    <w:rsid w:val="00F2057E"/>
    <w:rsid w:val="00F20E88"/>
    <w:rsid w:val="00F2293F"/>
    <w:rsid w:val="00F22C9B"/>
    <w:rsid w:val="00F24232"/>
    <w:rsid w:val="00F26991"/>
    <w:rsid w:val="00F32752"/>
    <w:rsid w:val="00F329E0"/>
    <w:rsid w:val="00F337D2"/>
    <w:rsid w:val="00F33CD9"/>
    <w:rsid w:val="00F4091C"/>
    <w:rsid w:val="00F42E85"/>
    <w:rsid w:val="00F4348A"/>
    <w:rsid w:val="00F46A77"/>
    <w:rsid w:val="00F50243"/>
    <w:rsid w:val="00F53CA8"/>
    <w:rsid w:val="00F5767F"/>
    <w:rsid w:val="00F577E0"/>
    <w:rsid w:val="00F64207"/>
    <w:rsid w:val="00F6744F"/>
    <w:rsid w:val="00F740DB"/>
    <w:rsid w:val="00F762A1"/>
    <w:rsid w:val="00F81205"/>
    <w:rsid w:val="00F918B2"/>
    <w:rsid w:val="00F93364"/>
    <w:rsid w:val="00F95442"/>
    <w:rsid w:val="00F96EBF"/>
    <w:rsid w:val="00FA01C3"/>
    <w:rsid w:val="00FA01D6"/>
    <w:rsid w:val="00FA0674"/>
    <w:rsid w:val="00FA32F3"/>
    <w:rsid w:val="00FA399C"/>
    <w:rsid w:val="00FA616E"/>
    <w:rsid w:val="00FB0B57"/>
    <w:rsid w:val="00FB33C4"/>
    <w:rsid w:val="00FB685C"/>
    <w:rsid w:val="00FB68B6"/>
    <w:rsid w:val="00FB7170"/>
    <w:rsid w:val="00FC5747"/>
    <w:rsid w:val="00FC7850"/>
    <w:rsid w:val="00FE29D4"/>
    <w:rsid w:val="00FE5A8F"/>
    <w:rsid w:val="00FF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20BE6389"/>
  <w15:docId w15:val="{B9A32579-6E98-4C93-8BB9-826FCD82D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03D80"/>
    <w:rPr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88328A"/>
    <w:pPr>
      <w:keepNext/>
      <w:spacing w:before="120" w:after="60"/>
      <w:outlineLvl w:val="0"/>
    </w:pPr>
    <w:rPr>
      <w:b/>
      <w:bCs/>
      <w:i/>
      <w:iCs/>
      <w:kern w:val="28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qFormat/>
    <w:rsid w:val="0088328A"/>
    <w:pPr>
      <w:keepNext/>
      <w:spacing w:before="120"/>
      <w:outlineLvl w:val="1"/>
    </w:pPr>
    <w:rPr>
      <w:rFonts w:ascii="Arial" w:hAnsi="Arial" w:cs="Arial"/>
      <w:b/>
      <w:bCs/>
      <w:i/>
      <w:iCs/>
      <w:u w:val="single"/>
    </w:rPr>
  </w:style>
  <w:style w:type="paragraph" w:styleId="Titre3">
    <w:name w:val="heading 3"/>
    <w:basedOn w:val="Normal"/>
    <w:next w:val="Normal"/>
    <w:link w:val="Titre3Car"/>
    <w:qFormat/>
    <w:rsid w:val="0088328A"/>
    <w:pPr>
      <w:spacing w:before="60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88328A"/>
    <w:pPr>
      <w:keepNext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467F99"/>
    <w:pPr>
      <w:tabs>
        <w:tab w:val="num" w:pos="1440"/>
      </w:tabs>
      <w:spacing w:before="240" w:after="60"/>
      <w:ind w:left="1008" w:hanging="1008"/>
      <w:jc w:val="both"/>
      <w:outlineLvl w:val="4"/>
    </w:pPr>
    <w:rPr>
      <w:rFonts w:ascii="Arial" w:hAnsi="Arial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88328A"/>
  </w:style>
  <w:style w:type="paragraph" w:customStyle="1" w:styleId="texte">
    <w:name w:val="texte"/>
    <w:basedOn w:val="Normal"/>
    <w:rsid w:val="0088328A"/>
    <w:pPr>
      <w:ind w:firstLine="567"/>
      <w:jc w:val="both"/>
    </w:pPr>
    <w:rPr>
      <w:sz w:val="24"/>
      <w:szCs w:val="24"/>
    </w:rPr>
  </w:style>
  <w:style w:type="paragraph" w:styleId="En-tte">
    <w:name w:val="header"/>
    <w:basedOn w:val="Normal"/>
    <w:link w:val="En-tteCar"/>
    <w:uiPriority w:val="99"/>
    <w:rsid w:val="0088328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88328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8328A"/>
  </w:style>
  <w:style w:type="paragraph" w:styleId="TM1">
    <w:name w:val="toc 1"/>
    <w:basedOn w:val="Normal"/>
    <w:next w:val="Normal"/>
    <w:uiPriority w:val="39"/>
    <w:rsid w:val="0088328A"/>
    <w:pPr>
      <w:tabs>
        <w:tab w:val="right" w:leader="dot" w:pos="10205"/>
      </w:tabs>
      <w:spacing w:before="120" w:after="120"/>
    </w:pPr>
    <w:rPr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rsid w:val="0088328A"/>
    <w:pPr>
      <w:tabs>
        <w:tab w:val="right" w:leader="dot" w:pos="10205"/>
      </w:tabs>
      <w:ind w:left="220"/>
    </w:pPr>
    <w:rPr>
      <w:smallCaps/>
      <w:sz w:val="20"/>
      <w:szCs w:val="20"/>
    </w:rPr>
  </w:style>
  <w:style w:type="paragraph" w:styleId="TM3">
    <w:name w:val="toc 3"/>
    <w:basedOn w:val="Normal"/>
    <w:next w:val="Normal"/>
    <w:uiPriority w:val="39"/>
    <w:rsid w:val="0088328A"/>
    <w:pPr>
      <w:tabs>
        <w:tab w:val="right" w:leader="dot" w:pos="10205"/>
      </w:tabs>
      <w:ind w:left="440"/>
    </w:pPr>
    <w:rPr>
      <w:i/>
      <w:iCs/>
      <w:sz w:val="20"/>
      <w:szCs w:val="20"/>
    </w:rPr>
  </w:style>
  <w:style w:type="paragraph" w:styleId="TM4">
    <w:name w:val="toc 4"/>
    <w:basedOn w:val="Normal"/>
    <w:next w:val="Normal"/>
    <w:uiPriority w:val="39"/>
    <w:rsid w:val="0088328A"/>
    <w:pPr>
      <w:tabs>
        <w:tab w:val="right" w:leader="dot" w:pos="10205"/>
      </w:tabs>
      <w:ind w:left="660"/>
    </w:pPr>
    <w:rPr>
      <w:sz w:val="18"/>
      <w:szCs w:val="18"/>
    </w:rPr>
  </w:style>
  <w:style w:type="paragraph" w:styleId="TM5">
    <w:name w:val="toc 5"/>
    <w:basedOn w:val="Normal"/>
    <w:next w:val="Normal"/>
    <w:uiPriority w:val="39"/>
    <w:rsid w:val="0088328A"/>
    <w:pPr>
      <w:tabs>
        <w:tab w:val="right" w:leader="dot" w:pos="10205"/>
      </w:tabs>
      <w:ind w:left="880"/>
    </w:pPr>
    <w:rPr>
      <w:sz w:val="18"/>
      <w:szCs w:val="18"/>
    </w:rPr>
  </w:style>
  <w:style w:type="paragraph" w:styleId="TM6">
    <w:name w:val="toc 6"/>
    <w:basedOn w:val="Normal"/>
    <w:next w:val="Normal"/>
    <w:uiPriority w:val="39"/>
    <w:rsid w:val="0088328A"/>
    <w:pPr>
      <w:tabs>
        <w:tab w:val="right" w:leader="dot" w:pos="10205"/>
      </w:tabs>
      <w:ind w:left="1100"/>
    </w:pPr>
    <w:rPr>
      <w:sz w:val="18"/>
      <w:szCs w:val="18"/>
    </w:rPr>
  </w:style>
  <w:style w:type="paragraph" w:styleId="TM7">
    <w:name w:val="toc 7"/>
    <w:basedOn w:val="Normal"/>
    <w:next w:val="Normal"/>
    <w:uiPriority w:val="39"/>
    <w:rsid w:val="0088328A"/>
    <w:pPr>
      <w:tabs>
        <w:tab w:val="right" w:leader="dot" w:pos="10205"/>
      </w:tabs>
      <w:ind w:left="1320"/>
    </w:pPr>
    <w:rPr>
      <w:sz w:val="18"/>
      <w:szCs w:val="18"/>
    </w:rPr>
  </w:style>
  <w:style w:type="paragraph" w:styleId="TM8">
    <w:name w:val="toc 8"/>
    <w:basedOn w:val="Normal"/>
    <w:next w:val="Normal"/>
    <w:uiPriority w:val="39"/>
    <w:rsid w:val="0088328A"/>
    <w:pPr>
      <w:tabs>
        <w:tab w:val="right" w:leader="dot" w:pos="10205"/>
      </w:tabs>
      <w:ind w:left="1540"/>
    </w:pPr>
    <w:rPr>
      <w:sz w:val="18"/>
      <w:szCs w:val="18"/>
    </w:rPr>
  </w:style>
  <w:style w:type="paragraph" w:styleId="TM9">
    <w:name w:val="toc 9"/>
    <w:basedOn w:val="Normal"/>
    <w:next w:val="Normal"/>
    <w:uiPriority w:val="39"/>
    <w:rsid w:val="0088328A"/>
    <w:pPr>
      <w:tabs>
        <w:tab w:val="right" w:leader="dot" w:pos="10205"/>
      </w:tabs>
      <w:ind w:left="1760"/>
    </w:pPr>
    <w:rPr>
      <w:sz w:val="18"/>
      <w:szCs w:val="18"/>
    </w:rPr>
  </w:style>
  <w:style w:type="paragraph" w:customStyle="1" w:styleId="saut">
    <w:name w:val="saut"/>
    <w:basedOn w:val="Normal"/>
    <w:rsid w:val="0088328A"/>
    <w:rPr>
      <w:sz w:val="16"/>
      <w:szCs w:val="16"/>
    </w:rPr>
  </w:style>
  <w:style w:type="paragraph" w:customStyle="1" w:styleId="sparateur">
    <w:name w:val="séparateur"/>
    <w:basedOn w:val="Normal"/>
    <w:rsid w:val="0088328A"/>
    <w:rPr>
      <w:sz w:val="18"/>
      <w:szCs w:val="18"/>
    </w:rPr>
  </w:style>
  <w:style w:type="character" w:styleId="Marquedecommentaire">
    <w:name w:val="annotation reference"/>
    <w:basedOn w:val="Policepardfaut"/>
    <w:semiHidden/>
    <w:rsid w:val="0088328A"/>
    <w:rPr>
      <w:sz w:val="16"/>
      <w:szCs w:val="16"/>
    </w:rPr>
  </w:style>
  <w:style w:type="paragraph" w:customStyle="1" w:styleId="textenormal">
    <w:name w:val="texte normal"/>
    <w:basedOn w:val="Normal"/>
    <w:rsid w:val="0088328A"/>
    <w:pPr>
      <w:ind w:firstLine="567"/>
    </w:pPr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E9163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9162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rsid w:val="00721193"/>
    <w:pPr>
      <w:numPr>
        <w:ilvl w:val="12"/>
      </w:numPr>
      <w:ind w:left="567"/>
    </w:pPr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2E5A54"/>
    <w:rPr>
      <w:b/>
      <w:bCs/>
      <w:sz w:val="20"/>
      <w:szCs w:val="20"/>
    </w:rPr>
  </w:style>
  <w:style w:type="paragraph" w:styleId="Corpsdetexte2">
    <w:name w:val="Body Text 2"/>
    <w:basedOn w:val="Normal"/>
    <w:rsid w:val="00AB1012"/>
    <w:pPr>
      <w:spacing w:after="120" w:line="480" w:lineRule="auto"/>
    </w:pPr>
  </w:style>
  <w:style w:type="character" w:styleId="Lienhypertexte">
    <w:name w:val="Hyperlink"/>
    <w:basedOn w:val="Policepardfaut"/>
    <w:uiPriority w:val="99"/>
    <w:rsid w:val="00483B2C"/>
    <w:rPr>
      <w:color w:val="0000FF"/>
      <w:u w:val="single"/>
    </w:rPr>
  </w:style>
  <w:style w:type="paragraph" w:styleId="NormalWeb">
    <w:name w:val="Normal (Web)"/>
    <w:basedOn w:val="Normal"/>
    <w:uiPriority w:val="99"/>
    <w:rsid w:val="00483B2C"/>
    <w:pPr>
      <w:spacing w:before="100" w:beforeAutospacing="1" w:after="100" w:afterAutospacing="1"/>
      <w:jc w:val="both"/>
    </w:pPr>
    <w:rPr>
      <w:rFonts w:ascii="Helvetica" w:hAnsi="Helvetica" w:cs="Helvetica"/>
    </w:rPr>
  </w:style>
  <w:style w:type="paragraph" w:styleId="Corpsdetexte3">
    <w:name w:val="Body Text 3"/>
    <w:basedOn w:val="Normal"/>
    <w:rsid w:val="005C6D44"/>
    <w:pPr>
      <w:spacing w:after="120"/>
    </w:pPr>
    <w:rPr>
      <w:sz w:val="16"/>
      <w:szCs w:val="16"/>
    </w:rPr>
  </w:style>
  <w:style w:type="paragraph" w:styleId="Retraitcorpsdetexte">
    <w:name w:val="Body Text Indent"/>
    <w:basedOn w:val="Normal"/>
    <w:rsid w:val="00A06C9D"/>
    <w:pPr>
      <w:spacing w:after="120"/>
      <w:ind w:left="283"/>
    </w:pPr>
  </w:style>
  <w:style w:type="paragraph" w:styleId="Retraitcorpsdetexte2">
    <w:name w:val="Body Text Indent 2"/>
    <w:basedOn w:val="Normal"/>
    <w:rsid w:val="00A06C9D"/>
    <w:pPr>
      <w:spacing w:after="120" w:line="480" w:lineRule="auto"/>
      <w:ind w:left="283"/>
    </w:pPr>
  </w:style>
  <w:style w:type="character" w:styleId="Accentuation">
    <w:name w:val="Emphasis"/>
    <w:basedOn w:val="Policepardfaut"/>
    <w:qFormat/>
    <w:rsid w:val="00A06C9D"/>
    <w:rPr>
      <w:i/>
      <w:iCs/>
    </w:rPr>
  </w:style>
  <w:style w:type="character" w:customStyle="1" w:styleId="CommentaireCar">
    <w:name w:val="Commentaire Car"/>
    <w:basedOn w:val="Policepardfaut"/>
    <w:link w:val="Commentaire"/>
    <w:rsid w:val="009C3D72"/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A14253"/>
    <w:pPr>
      <w:ind w:left="708"/>
    </w:pPr>
  </w:style>
  <w:style w:type="paragraph" w:customStyle="1" w:styleId="Style1">
    <w:name w:val="Style 1"/>
    <w:basedOn w:val="Normal"/>
    <w:rsid w:val="00CE6545"/>
    <w:pPr>
      <w:widowControl w:val="0"/>
      <w:tabs>
        <w:tab w:val="left" w:pos="1548"/>
      </w:tabs>
    </w:pPr>
    <w:rPr>
      <w:noProof/>
      <w:color w:val="000000"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E654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kern w:val="0"/>
      <w:u w:val="none"/>
      <w:lang w:eastAsia="en-US"/>
    </w:rPr>
  </w:style>
  <w:style w:type="character" w:customStyle="1" w:styleId="Titre2Car">
    <w:name w:val="Titre 2 Car"/>
    <w:basedOn w:val="Policepardfaut"/>
    <w:link w:val="Titre2"/>
    <w:rsid w:val="00FB685C"/>
    <w:rPr>
      <w:rFonts w:ascii="Arial" w:hAnsi="Arial" w:cs="Arial"/>
      <w:b/>
      <w:bCs/>
      <w:i/>
      <w:iCs/>
      <w:sz w:val="22"/>
      <w:szCs w:val="22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3B5D74"/>
    <w:rPr>
      <w:sz w:val="22"/>
      <w:szCs w:val="22"/>
    </w:rPr>
  </w:style>
  <w:style w:type="character" w:customStyle="1" w:styleId="Titre5Car">
    <w:name w:val="Titre 5 Car"/>
    <w:basedOn w:val="Policepardfaut"/>
    <w:link w:val="Titre5"/>
    <w:rsid w:val="00467F99"/>
    <w:rPr>
      <w:rFonts w:ascii="Arial" w:hAnsi="Arial"/>
      <w:sz w:val="22"/>
    </w:rPr>
  </w:style>
  <w:style w:type="character" w:customStyle="1" w:styleId="Titre1Car">
    <w:name w:val="Titre 1 Car"/>
    <w:basedOn w:val="Policepardfaut"/>
    <w:link w:val="Titre1"/>
    <w:rsid w:val="00467F99"/>
    <w:rPr>
      <w:b/>
      <w:bCs/>
      <w:i/>
      <w:iCs/>
      <w:kern w:val="28"/>
      <w:sz w:val="28"/>
      <w:szCs w:val="28"/>
      <w:u w:val="single"/>
    </w:rPr>
  </w:style>
  <w:style w:type="character" w:customStyle="1" w:styleId="Titre3Car">
    <w:name w:val="Titre 3 Car"/>
    <w:basedOn w:val="Policepardfaut"/>
    <w:link w:val="Titre3"/>
    <w:rsid w:val="00467F99"/>
    <w:rPr>
      <w:b/>
      <w:bCs/>
      <w:sz w:val="24"/>
      <w:szCs w:val="24"/>
    </w:rPr>
  </w:style>
  <w:style w:type="character" w:customStyle="1" w:styleId="Titre4Car">
    <w:name w:val="Titre 4 Car"/>
    <w:basedOn w:val="Policepardfaut"/>
    <w:link w:val="Titre4"/>
    <w:rsid w:val="00467F99"/>
    <w:rPr>
      <w:b/>
      <w:bCs/>
      <w:sz w:val="22"/>
      <w:szCs w:val="22"/>
      <w:u w:val="single"/>
    </w:rPr>
  </w:style>
  <w:style w:type="paragraph" w:customStyle="1" w:styleId="Default">
    <w:name w:val="Default"/>
    <w:rsid w:val="00467F9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467F99"/>
    <w:rPr>
      <w:sz w:val="22"/>
      <w:szCs w:val="22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7F99"/>
    <w:rPr>
      <w:rFonts w:ascii="Tahoma" w:hAnsi="Tahoma" w:cs="Tahoma"/>
      <w:sz w:val="16"/>
      <w:szCs w:val="16"/>
    </w:rPr>
  </w:style>
  <w:style w:type="paragraph" w:styleId="Listecontinue">
    <w:name w:val="List Continue"/>
    <w:basedOn w:val="Default"/>
    <w:next w:val="Default"/>
    <w:uiPriority w:val="99"/>
    <w:rsid w:val="00467F99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467F99"/>
    <w:rPr>
      <w:color w:val="auto"/>
    </w:rPr>
  </w:style>
  <w:style w:type="paragraph" w:styleId="Corpsdetexte">
    <w:name w:val="Body Text"/>
    <w:basedOn w:val="Normal"/>
    <w:link w:val="CorpsdetexteCar"/>
    <w:rsid w:val="00467F99"/>
    <w:pPr>
      <w:jc w:val="both"/>
    </w:pPr>
    <w:rPr>
      <w:rFonts w:ascii="Arial" w:hAnsi="Arial" w:cs="Arial"/>
      <w:spacing w:val="20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467F99"/>
    <w:rPr>
      <w:rFonts w:ascii="Arial" w:hAnsi="Arial" w:cs="Arial"/>
      <w:spacing w:val="20"/>
    </w:rPr>
  </w:style>
  <w:style w:type="table" w:styleId="TableauGrille1Clair-Accentuation1">
    <w:name w:val="Grid Table 1 Light Accent 1"/>
    <w:basedOn w:val="TableauNormal"/>
    <w:uiPriority w:val="46"/>
    <w:rsid w:val="00300F87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4-Accentuation1">
    <w:name w:val="Grid Table 4 Accent 1"/>
    <w:basedOn w:val="TableauNormal"/>
    <w:uiPriority w:val="49"/>
    <w:rsid w:val="00300F8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lev">
    <w:name w:val="Strong"/>
    <w:basedOn w:val="Policepardfaut"/>
    <w:uiPriority w:val="22"/>
    <w:qFormat/>
    <w:rsid w:val="007F5023"/>
    <w:rPr>
      <w:b/>
      <w:bCs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E523E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BD2331"/>
    <w:pPr>
      <w:spacing w:before="100" w:beforeAutospacing="1" w:after="100" w:afterAutospacing="1"/>
    </w:pPr>
    <w:rPr>
      <w:sz w:val="24"/>
      <w:szCs w:val="24"/>
    </w:rPr>
  </w:style>
  <w:style w:type="character" w:styleId="Lienhypertextesuivivisit">
    <w:name w:val="FollowedHyperlink"/>
    <w:basedOn w:val="Policepardfaut"/>
    <w:semiHidden/>
    <w:unhideWhenUsed/>
    <w:rsid w:val="009A69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box.psud.nc/index.php/s/TldlyhrP0Ygdhj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uno.schneider\Local%20Settings\Temporary%20Internet%20Files\Content.Outlook\27I6X2CI\T1%20-%20Travaux%20-%20Appel%20d'offres%20-%20DCE%20-%20Ent%20g&#233;n%20-%20Pi&#232;ce%202%20-%20CCAP%20coll&#232;ges%20(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3A691-A01E-456B-A96A-62DB43522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T1 - Travaux - Appel d'offres - DCE - Ent gén - Pièce 2 - CCAP collèges (2)</Template>
  <TotalTime>0</TotalTime>
  <Pages>1</Pages>
  <Words>57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REPUBLIQUE FRANÇAISE</vt:lpstr>
    </vt:vector>
  </TitlesOfParts>
  <Company>SPM</Company>
  <LinksUpToDate>false</LinksUpToDate>
  <CharactersWithSpaces>482</CharactersWithSpaces>
  <SharedDoc>false</SharedDoc>
  <HLinks>
    <vt:vector size="6" baseType="variant">
      <vt:variant>
        <vt:i4>9568289</vt:i4>
      </vt:variant>
      <vt:variant>
        <vt:i4>1081</vt:i4>
      </vt:variant>
      <vt:variant>
        <vt:i4>0</vt:i4>
      </vt:variant>
      <vt:variant>
        <vt:i4>5</vt:i4>
      </vt:variant>
      <vt:variant>
        <vt:lpwstr>../../../CP1/Collège de Boulari/C0590 - RENOVATION DE 5 SALLES DE TECHNOLOGIE/T1 - phase consultation Entreprises/69CP_annexe12.html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FRANÇAISE</dc:title>
  <dc:creator>françois.stochlinn</dc:creator>
  <cp:lastModifiedBy>Sabrina Santacroce-Blin</cp:lastModifiedBy>
  <cp:revision>2</cp:revision>
  <cp:lastPrinted>2016-11-01T23:10:00Z</cp:lastPrinted>
  <dcterms:created xsi:type="dcterms:W3CDTF">2026-09-06T20:28:00Z</dcterms:created>
  <dcterms:modified xsi:type="dcterms:W3CDTF">2026-09-06T20:28:00Z</dcterms:modified>
</cp:coreProperties>
</file>